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5A4" w:rsidRPr="004B20AB" w:rsidRDefault="000235A4" w:rsidP="004B20AB">
      <w:pPr>
        <w:pStyle w:val="NoSpacing"/>
        <w:jc w:val="center"/>
        <w:rPr>
          <w:b/>
          <w:bCs/>
        </w:rPr>
      </w:pPr>
      <w:r w:rsidRPr="004B20AB">
        <w:rPr>
          <w:b/>
          <w:bCs/>
        </w:rPr>
        <w:t>Утверждаю:</w:t>
      </w:r>
    </w:p>
    <w:p w:rsidR="000235A4" w:rsidRDefault="000235A4" w:rsidP="004B20AB">
      <w:pPr>
        <w:pStyle w:val="NoSpacing"/>
        <w:jc w:val="center"/>
      </w:pPr>
      <w:r>
        <w:t>Постановлением Администрации</w:t>
      </w:r>
    </w:p>
    <w:p w:rsidR="000235A4" w:rsidRDefault="000235A4" w:rsidP="00DE58F5">
      <w:pPr>
        <w:pStyle w:val="NoSpacing"/>
        <w:jc w:val="right"/>
      </w:pPr>
      <w:r>
        <w:t>Тяжинского муниципального района</w:t>
      </w:r>
    </w:p>
    <w:p w:rsidR="000235A4" w:rsidRDefault="000235A4" w:rsidP="004B20AB">
      <w:pPr>
        <w:pStyle w:val="NoSpacing"/>
        <w:jc w:val="center"/>
      </w:pPr>
      <w:r>
        <w:t>от _________________ № ______</w:t>
      </w:r>
    </w:p>
    <w:p w:rsidR="000235A4" w:rsidRDefault="000235A4" w:rsidP="00DE58F5">
      <w:pPr>
        <w:pStyle w:val="NoSpacing"/>
        <w:jc w:val="right"/>
      </w:pPr>
    </w:p>
    <w:p w:rsidR="000235A4" w:rsidRPr="004B20AB" w:rsidRDefault="000235A4" w:rsidP="00931B51">
      <w:pPr>
        <w:pStyle w:val="NoSpacing"/>
        <w:jc w:val="center"/>
        <w:rPr>
          <w:b/>
          <w:bCs/>
        </w:rPr>
      </w:pPr>
      <w:r>
        <w:rPr>
          <w:b/>
          <w:bCs/>
        </w:rPr>
        <w:t xml:space="preserve">                                           С</w:t>
      </w:r>
      <w:r w:rsidRPr="004B20AB">
        <w:rPr>
          <w:b/>
          <w:bCs/>
        </w:rPr>
        <w:t>огласовано:</w:t>
      </w:r>
    </w:p>
    <w:p w:rsidR="000235A4" w:rsidRDefault="000235A4" w:rsidP="004B20AB">
      <w:pPr>
        <w:pStyle w:val="NoSpacing"/>
        <w:jc w:val="center"/>
      </w:pPr>
      <w:r>
        <w:t>начальник Управления</w:t>
      </w:r>
    </w:p>
    <w:p w:rsidR="000235A4" w:rsidRDefault="000235A4" w:rsidP="004B20AB">
      <w:pPr>
        <w:pStyle w:val="NoSpacing"/>
        <w:jc w:val="center"/>
      </w:pPr>
      <w:r>
        <w:t>образования администрации</w:t>
      </w:r>
    </w:p>
    <w:p w:rsidR="000235A4" w:rsidRDefault="000235A4" w:rsidP="00DE58F5">
      <w:pPr>
        <w:pStyle w:val="NoSpacing"/>
        <w:jc w:val="right"/>
      </w:pPr>
      <w:r>
        <w:t>Тяжинского муниципального района</w:t>
      </w:r>
    </w:p>
    <w:p w:rsidR="000235A4" w:rsidRDefault="000235A4" w:rsidP="004B20AB">
      <w:pPr>
        <w:pStyle w:val="NoSpacing"/>
        <w:jc w:val="center"/>
      </w:pPr>
      <w:r>
        <w:t>_______________О.В.Абразумова</w:t>
      </w:r>
    </w:p>
    <w:p w:rsidR="000235A4" w:rsidRDefault="000235A4" w:rsidP="004B20AB">
      <w:pPr>
        <w:pStyle w:val="NoSpacing"/>
        <w:jc w:val="center"/>
      </w:pPr>
      <w:r>
        <w:t>« ____» __________ 2013 г.</w:t>
      </w:r>
    </w:p>
    <w:p w:rsidR="000235A4" w:rsidRDefault="000235A4" w:rsidP="00DE58F5">
      <w:pPr>
        <w:pStyle w:val="NoSpacing"/>
        <w:jc w:val="right"/>
      </w:pPr>
    </w:p>
    <w:p w:rsidR="000235A4" w:rsidRPr="004B20AB" w:rsidRDefault="000235A4" w:rsidP="004B20AB">
      <w:pPr>
        <w:pStyle w:val="NoSpacing"/>
        <w:jc w:val="center"/>
        <w:rPr>
          <w:b/>
          <w:bCs/>
        </w:rPr>
      </w:pPr>
      <w:r w:rsidRPr="004B20AB">
        <w:rPr>
          <w:b/>
          <w:bCs/>
        </w:rPr>
        <w:t>Согласовано:</w:t>
      </w:r>
    </w:p>
    <w:p w:rsidR="000235A4" w:rsidRDefault="000235A4" w:rsidP="004B20AB">
      <w:pPr>
        <w:pStyle w:val="NoSpacing"/>
        <w:jc w:val="center"/>
      </w:pPr>
      <w:r>
        <w:t>Председатель комитета</w:t>
      </w:r>
    </w:p>
    <w:p w:rsidR="000235A4" w:rsidRDefault="000235A4" w:rsidP="004B20AB">
      <w:pPr>
        <w:pStyle w:val="NoSpacing"/>
        <w:jc w:val="center"/>
      </w:pPr>
      <w:r>
        <w:t>по управлению муниципальным</w:t>
      </w:r>
    </w:p>
    <w:p w:rsidR="000235A4" w:rsidRDefault="000235A4" w:rsidP="004B20AB">
      <w:pPr>
        <w:pStyle w:val="NoSpacing"/>
        <w:jc w:val="center"/>
      </w:pPr>
      <w:r>
        <w:t>имуществом администрации</w:t>
      </w:r>
    </w:p>
    <w:p w:rsidR="000235A4" w:rsidRDefault="000235A4" w:rsidP="00E775AE">
      <w:pPr>
        <w:pStyle w:val="NoSpacing"/>
        <w:jc w:val="right"/>
      </w:pPr>
      <w:r>
        <w:t>Тяжинского муниципального района</w:t>
      </w:r>
    </w:p>
    <w:p w:rsidR="000235A4" w:rsidRDefault="000235A4" w:rsidP="004B20AB">
      <w:pPr>
        <w:pStyle w:val="NoSpacing"/>
        <w:jc w:val="center"/>
      </w:pPr>
      <w:r>
        <w:t>__________________Л.П.Есечко</w:t>
      </w:r>
    </w:p>
    <w:p w:rsidR="000235A4" w:rsidRDefault="000235A4" w:rsidP="00931B51">
      <w:pPr>
        <w:pStyle w:val="NoSpacing"/>
        <w:jc w:val="center"/>
      </w:pPr>
      <w:r>
        <w:t>«_____» ____________ 2013 г.</w:t>
      </w:r>
    </w:p>
    <w:p w:rsidR="000235A4" w:rsidRDefault="000235A4" w:rsidP="00DE58F5">
      <w:pPr>
        <w:pStyle w:val="NoSpacing"/>
        <w:jc w:val="right"/>
      </w:pPr>
    </w:p>
    <w:p w:rsidR="000235A4" w:rsidRDefault="000235A4" w:rsidP="00B70A7E">
      <w:pPr>
        <w:pStyle w:val="NoSpacing"/>
        <w:jc w:val="center"/>
      </w:pPr>
    </w:p>
    <w:p w:rsidR="000235A4" w:rsidRPr="00B70A7E" w:rsidRDefault="000235A4" w:rsidP="00B70A7E">
      <w:pPr>
        <w:pStyle w:val="NoSpacing"/>
        <w:jc w:val="center"/>
        <w:rPr>
          <w:b/>
          <w:bCs/>
        </w:rPr>
      </w:pPr>
      <w:r w:rsidRPr="00B70A7E">
        <w:rPr>
          <w:b/>
          <w:bCs/>
        </w:rPr>
        <w:t>Изменения в Устав</w:t>
      </w:r>
    </w:p>
    <w:p w:rsidR="000235A4" w:rsidRPr="00B70A7E" w:rsidRDefault="000235A4" w:rsidP="00B70A7E">
      <w:pPr>
        <w:pStyle w:val="NoSpacing"/>
        <w:jc w:val="center"/>
        <w:rPr>
          <w:b/>
          <w:bCs/>
        </w:rPr>
      </w:pPr>
      <w:r w:rsidRPr="00B70A7E">
        <w:rPr>
          <w:b/>
          <w:bCs/>
        </w:rPr>
        <w:t xml:space="preserve">муниципального бюджетного </w:t>
      </w:r>
    </w:p>
    <w:p w:rsidR="000235A4" w:rsidRPr="00B70A7E" w:rsidRDefault="000235A4" w:rsidP="00B70A7E">
      <w:pPr>
        <w:pStyle w:val="NoSpacing"/>
        <w:jc w:val="center"/>
        <w:rPr>
          <w:b/>
          <w:bCs/>
        </w:rPr>
      </w:pPr>
      <w:r w:rsidRPr="00B70A7E">
        <w:rPr>
          <w:b/>
          <w:bCs/>
        </w:rPr>
        <w:t>общеобразовательного учреждения</w:t>
      </w:r>
    </w:p>
    <w:p w:rsidR="000235A4" w:rsidRDefault="000235A4" w:rsidP="00B70A7E">
      <w:pPr>
        <w:pStyle w:val="NoSpacing"/>
        <w:jc w:val="center"/>
        <w:rPr>
          <w:b/>
          <w:bCs/>
        </w:rPr>
      </w:pPr>
      <w:r w:rsidRPr="00B70A7E">
        <w:rPr>
          <w:b/>
          <w:bCs/>
        </w:rPr>
        <w:t>«Преображенская основная общеобразовательная школа»</w:t>
      </w:r>
    </w:p>
    <w:p w:rsidR="000235A4" w:rsidRDefault="000235A4" w:rsidP="00B70A7E">
      <w:pPr>
        <w:pStyle w:val="NoSpacing"/>
        <w:jc w:val="center"/>
        <w:rPr>
          <w:b/>
          <w:bCs/>
        </w:rPr>
      </w:pPr>
    </w:p>
    <w:p w:rsidR="000235A4" w:rsidRDefault="000235A4" w:rsidP="00B70A7E">
      <w:pPr>
        <w:pStyle w:val="NoSpacing"/>
        <w:jc w:val="center"/>
        <w:rPr>
          <w:b/>
          <w:bCs/>
        </w:rPr>
      </w:pPr>
    </w:p>
    <w:p w:rsidR="000235A4" w:rsidRDefault="000235A4" w:rsidP="00B70A7E">
      <w:pPr>
        <w:pStyle w:val="NoSpacing"/>
        <w:jc w:val="center"/>
        <w:rPr>
          <w:b/>
          <w:bCs/>
        </w:rPr>
      </w:pPr>
    </w:p>
    <w:p w:rsidR="000235A4" w:rsidRPr="00E775AE" w:rsidRDefault="000235A4" w:rsidP="00931B51">
      <w:pPr>
        <w:pStyle w:val="NoSpacing"/>
        <w:jc w:val="center"/>
      </w:pPr>
      <w:r w:rsidRPr="00E775AE">
        <w:t>П</w:t>
      </w:r>
      <w:r>
        <w:t>ринят</w:t>
      </w:r>
    </w:p>
    <w:p w:rsidR="000235A4" w:rsidRPr="00E775AE" w:rsidRDefault="000235A4" w:rsidP="00931B51">
      <w:pPr>
        <w:pStyle w:val="NoSpacing"/>
        <w:jc w:val="center"/>
      </w:pPr>
      <w:r>
        <w:t xml:space="preserve">                                                                                 о</w:t>
      </w:r>
      <w:r w:rsidRPr="00E775AE">
        <w:t>бщим собранием трудового</w:t>
      </w:r>
    </w:p>
    <w:p w:rsidR="000235A4" w:rsidRPr="00E775AE" w:rsidRDefault="000235A4" w:rsidP="00931B51">
      <w:pPr>
        <w:pStyle w:val="NoSpacing"/>
        <w:jc w:val="center"/>
      </w:pPr>
      <w:r w:rsidRPr="00E775AE">
        <w:t>коллектива МБОУ</w:t>
      </w:r>
    </w:p>
    <w:p w:rsidR="000235A4" w:rsidRPr="00E775AE" w:rsidRDefault="000235A4" w:rsidP="00931B51">
      <w:pPr>
        <w:pStyle w:val="NoSpacing"/>
        <w:jc w:val="center"/>
      </w:pPr>
      <w:r w:rsidRPr="00E775AE">
        <w:t>«Преображенская основная</w:t>
      </w:r>
    </w:p>
    <w:p w:rsidR="000235A4" w:rsidRDefault="000235A4" w:rsidP="00B70A7E">
      <w:pPr>
        <w:pStyle w:val="NoSpacing"/>
        <w:jc w:val="right"/>
      </w:pPr>
      <w:r w:rsidRPr="00E775AE">
        <w:t>общеобразовательная школа»</w:t>
      </w:r>
    </w:p>
    <w:p w:rsidR="000235A4" w:rsidRDefault="000235A4" w:rsidP="00B70A7E">
      <w:pPr>
        <w:pStyle w:val="NoSpacing"/>
        <w:jc w:val="right"/>
      </w:pPr>
    </w:p>
    <w:p w:rsidR="000235A4" w:rsidRDefault="000235A4" w:rsidP="00931B51">
      <w:pPr>
        <w:pStyle w:val="NoSpacing"/>
        <w:jc w:val="center"/>
      </w:pPr>
      <w:r>
        <w:t>протокол № ___</w:t>
      </w:r>
    </w:p>
    <w:p w:rsidR="000235A4" w:rsidRDefault="000235A4" w:rsidP="00931B51">
      <w:pPr>
        <w:pStyle w:val="NoSpacing"/>
        <w:jc w:val="center"/>
      </w:pPr>
      <w:r>
        <w:t>от ___________ 2013 г.</w:t>
      </w:r>
    </w:p>
    <w:p w:rsidR="000235A4" w:rsidRDefault="000235A4" w:rsidP="00B70A7E">
      <w:pPr>
        <w:pStyle w:val="NoSpacing"/>
        <w:jc w:val="right"/>
      </w:pPr>
    </w:p>
    <w:p w:rsidR="000235A4" w:rsidRDefault="000235A4" w:rsidP="00B70A7E">
      <w:pPr>
        <w:pStyle w:val="NoSpacing"/>
        <w:jc w:val="right"/>
      </w:pPr>
    </w:p>
    <w:p w:rsidR="000235A4" w:rsidRDefault="000235A4" w:rsidP="00B70A7E">
      <w:pPr>
        <w:pStyle w:val="NoSpacing"/>
        <w:jc w:val="right"/>
      </w:pPr>
    </w:p>
    <w:p w:rsidR="000235A4" w:rsidRDefault="000235A4" w:rsidP="00B70A7E">
      <w:pPr>
        <w:pStyle w:val="NoSpacing"/>
        <w:jc w:val="right"/>
      </w:pPr>
    </w:p>
    <w:p w:rsidR="000235A4" w:rsidRDefault="000235A4" w:rsidP="00B70A7E">
      <w:pPr>
        <w:pStyle w:val="NoSpacing"/>
        <w:jc w:val="right"/>
      </w:pPr>
    </w:p>
    <w:p w:rsidR="000235A4" w:rsidRDefault="000235A4" w:rsidP="00B70A7E">
      <w:pPr>
        <w:pStyle w:val="NoSpacing"/>
        <w:jc w:val="right"/>
      </w:pPr>
    </w:p>
    <w:p w:rsidR="000235A4" w:rsidRDefault="000235A4" w:rsidP="00B70A7E">
      <w:pPr>
        <w:pStyle w:val="NoSpacing"/>
        <w:jc w:val="right"/>
      </w:pPr>
    </w:p>
    <w:p w:rsidR="000235A4" w:rsidRDefault="000235A4" w:rsidP="00B70A7E">
      <w:pPr>
        <w:pStyle w:val="NoSpacing"/>
        <w:jc w:val="right"/>
      </w:pPr>
    </w:p>
    <w:p w:rsidR="000235A4" w:rsidRDefault="000235A4" w:rsidP="00E775AE">
      <w:pPr>
        <w:pStyle w:val="NoSpacing"/>
        <w:jc w:val="center"/>
      </w:pPr>
      <w:r>
        <w:t>Преображенка 2013</w:t>
      </w:r>
    </w:p>
    <w:p w:rsidR="000235A4" w:rsidRDefault="000235A4" w:rsidP="00FE079F">
      <w:pPr>
        <w:pStyle w:val="NoSpacing"/>
        <w:numPr>
          <w:ilvl w:val="0"/>
          <w:numId w:val="1"/>
        </w:numPr>
        <w:jc w:val="both"/>
      </w:pPr>
      <w:r>
        <w:t>Пункт 3.13. раздела 3 «Образовательный процесс» изложить в следующей редакции:</w:t>
      </w:r>
    </w:p>
    <w:p w:rsidR="000235A4" w:rsidRDefault="000235A4" w:rsidP="00FE079F">
      <w:pPr>
        <w:pStyle w:val="NoSpacing"/>
        <w:ind w:left="720"/>
        <w:jc w:val="both"/>
      </w:pPr>
      <w:r>
        <w:t>« 3.13. Образовательный процесс в Школе строится на основе учебного плана, разрабатываемого Школой самостоятельно в соответствии с базисным учебным планом и федеральными государственными образовательными стандартами, регламентируется годовым календарным учебным графиком, согласованным с учредителем, расписанием учебных занятий, которое разрабатывается</w:t>
      </w:r>
    </w:p>
    <w:p w:rsidR="000235A4" w:rsidRDefault="000235A4" w:rsidP="00FE079F">
      <w:pPr>
        <w:pStyle w:val="NoSpacing"/>
        <w:ind w:left="720"/>
        <w:jc w:val="both"/>
      </w:pPr>
      <w:r>
        <w:t>и утверждается Школой самостоятельно. Учебные нагрузки обучающихся и режим занятий определяются Уставом Школы в соответствии с санитарно-гигиеническими требованиями. В учебном плане Школы количество часов,  отведенных на  преподавание отдельных дисциплин, не должно быть ниже количества часов, определенных примерным учебным планом».</w:t>
      </w:r>
    </w:p>
    <w:p w:rsidR="000235A4" w:rsidRDefault="000235A4" w:rsidP="00EA459C">
      <w:pPr>
        <w:pStyle w:val="NoSpacing"/>
        <w:numPr>
          <w:ilvl w:val="0"/>
          <w:numId w:val="1"/>
        </w:numPr>
        <w:jc w:val="both"/>
      </w:pPr>
      <w:r>
        <w:t>Пункт 3.22. раздела 3 «Образовательный процесс» изложить в следующей редакции:</w:t>
      </w:r>
    </w:p>
    <w:p w:rsidR="000235A4" w:rsidRDefault="000235A4" w:rsidP="00EA459C">
      <w:pPr>
        <w:pStyle w:val="NoSpacing"/>
        <w:ind w:left="720"/>
        <w:jc w:val="both"/>
      </w:pPr>
      <w:r>
        <w:t>Продолжительность каникул устанавливается в течение учебного года не менее 30 календарных дней, летом – не менее 8 недель.</w:t>
      </w:r>
    </w:p>
    <w:p w:rsidR="000235A4" w:rsidRDefault="000235A4" w:rsidP="00EA459C">
      <w:pPr>
        <w:pStyle w:val="NoSpacing"/>
        <w:ind w:left="720"/>
        <w:jc w:val="both"/>
      </w:pPr>
      <w:r>
        <w:t xml:space="preserve">Обучение детей 1 класса проводится в условиях Школы с соблюдением следующих требований: </w:t>
      </w:r>
    </w:p>
    <w:p w:rsidR="000235A4" w:rsidRDefault="000235A4" w:rsidP="00EA459C">
      <w:pPr>
        <w:pStyle w:val="NoSpacing"/>
        <w:ind w:left="720"/>
        <w:jc w:val="both"/>
      </w:pPr>
      <w:r>
        <w:t>- учебные занятия проводятся в одну смену;</w:t>
      </w:r>
    </w:p>
    <w:p w:rsidR="000235A4" w:rsidRDefault="000235A4" w:rsidP="00EA459C">
      <w:pPr>
        <w:pStyle w:val="NoSpacing"/>
        <w:ind w:left="720"/>
        <w:jc w:val="both"/>
      </w:pPr>
      <w:r>
        <w:t>- организация облегченного учебного дня в середине учебной недели;</w:t>
      </w:r>
    </w:p>
    <w:p w:rsidR="000235A4" w:rsidRDefault="000235A4" w:rsidP="00EA459C">
      <w:pPr>
        <w:pStyle w:val="NoSpacing"/>
        <w:ind w:left="720"/>
        <w:jc w:val="both"/>
      </w:pPr>
      <w:r>
        <w:t>-  организация в середине учебного дня  динамической паузы продолжительностью 40 минут;</w:t>
      </w:r>
    </w:p>
    <w:p w:rsidR="000235A4" w:rsidRDefault="000235A4" w:rsidP="00EA459C">
      <w:pPr>
        <w:pStyle w:val="NoSpacing"/>
        <w:ind w:left="720"/>
        <w:jc w:val="both"/>
      </w:pPr>
      <w:r>
        <w:t>- использование «ступенчатого» режима обучения в первом полугодии:</w:t>
      </w:r>
    </w:p>
    <w:p w:rsidR="000235A4" w:rsidRDefault="000235A4" w:rsidP="00EA459C">
      <w:pPr>
        <w:pStyle w:val="NoSpacing"/>
        <w:ind w:left="720"/>
        <w:jc w:val="both"/>
      </w:pPr>
      <w:r>
        <w:t>в сентябре, октябре – 3 урока по 35 минут каждый; со второй четверти 4 урока по 35 минут каждый; во втором полугодии – 4 урока по 45 минут;</w:t>
      </w:r>
    </w:p>
    <w:p w:rsidR="000235A4" w:rsidRDefault="000235A4" w:rsidP="00EA459C">
      <w:pPr>
        <w:pStyle w:val="NoSpacing"/>
        <w:ind w:left="720"/>
        <w:jc w:val="both"/>
      </w:pPr>
      <w:r>
        <w:t>- организация двухразового питания и прогулки для детей;</w:t>
      </w:r>
    </w:p>
    <w:p w:rsidR="000235A4" w:rsidRDefault="000235A4" w:rsidP="00EA459C">
      <w:pPr>
        <w:pStyle w:val="NoSpacing"/>
        <w:ind w:left="720"/>
        <w:jc w:val="both"/>
      </w:pPr>
      <w:r>
        <w:t>- обучение без домашних заданий и бального оценивания обучающихся;</w:t>
      </w:r>
    </w:p>
    <w:p w:rsidR="000235A4" w:rsidRDefault="000235A4" w:rsidP="00EA459C">
      <w:pPr>
        <w:pStyle w:val="NoSpacing"/>
        <w:ind w:left="720"/>
        <w:jc w:val="both"/>
      </w:pPr>
      <w:r>
        <w:t>- в феврале организуются дополнительно каникулы.</w:t>
      </w:r>
    </w:p>
    <w:p w:rsidR="000235A4" w:rsidRDefault="000235A4" w:rsidP="00EA459C">
      <w:pPr>
        <w:pStyle w:val="NoSpacing"/>
        <w:ind w:left="720"/>
        <w:jc w:val="both"/>
      </w:pPr>
      <w:r>
        <w:t>Для обучающихся 1-9 классов проводятся физкультминутки на уроках, подвижные игры на переменах, внеклассные спортивные занятия и соревнования. Расписание уроков составляется отдельно: для уроков, для индивидуальных и групповых занятий, для факультативов.</w:t>
      </w:r>
    </w:p>
    <w:p w:rsidR="000235A4" w:rsidRDefault="000235A4" w:rsidP="00EA459C">
      <w:pPr>
        <w:pStyle w:val="NoSpacing"/>
        <w:ind w:left="720"/>
        <w:jc w:val="both"/>
      </w:pPr>
      <w:r>
        <w:t>Учебный год заканчивается для обучающихся 2-8 классов – 31 мая (если не совпадает с выходным днем), для обучающихся 1,9 классов – 25 мая (если не совпадает с выходным днем).</w:t>
      </w:r>
    </w:p>
    <w:p w:rsidR="000235A4" w:rsidRDefault="000235A4" w:rsidP="00EA459C">
      <w:pPr>
        <w:pStyle w:val="NoSpacing"/>
        <w:numPr>
          <w:ilvl w:val="0"/>
          <w:numId w:val="1"/>
        </w:numPr>
        <w:jc w:val="both"/>
      </w:pPr>
      <w:r>
        <w:t>Пункт 3.23. раздела 3 «Образовательный процесс» изложить в следующей редакции:</w:t>
      </w:r>
    </w:p>
    <w:p w:rsidR="000235A4" w:rsidRDefault="000235A4" w:rsidP="00EA459C">
      <w:pPr>
        <w:pStyle w:val="NoSpacing"/>
        <w:ind w:left="720"/>
        <w:jc w:val="both"/>
      </w:pPr>
      <w:r>
        <w:t>Продолжительность и режим занятий определяются годовым календарным учебным графиком и расписанием занятий, утвержденными директором Школы по согласованию с учредителем..</w:t>
      </w:r>
    </w:p>
    <w:p w:rsidR="000235A4" w:rsidRDefault="000235A4" w:rsidP="00EA459C">
      <w:pPr>
        <w:pStyle w:val="NoSpacing"/>
        <w:ind w:left="720"/>
        <w:jc w:val="both"/>
      </w:pPr>
      <w:r>
        <w:t>Режим занятий:</w:t>
      </w:r>
    </w:p>
    <w:p w:rsidR="000235A4" w:rsidRDefault="000235A4" w:rsidP="00EA459C">
      <w:pPr>
        <w:pStyle w:val="NoSpacing"/>
        <w:ind w:left="720"/>
        <w:jc w:val="both"/>
      </w:pPr>
      <w:r>
        <w:t>- одна смена по 6 уроков, шестидневная неделя, выходной – воскресенье;</w:t>
      </w:r>
    </w:p>
    <w:p w:rsidR="000235A4" w:rsidRDefault="000235A4" w:rsidP="00EA459C">
      <w:pPr>
        <w:pStyle w:val="NoSpacing"/>
        <w:ind w:left="720"/>
        <w:jc w:val="both"/>
      </w:pPr>
      <w:r>
        <w:t>- начало уроков в 8.30 часов;</w:t>
      </w:r>
    </w:p>
    <w:p w:rsidR="000235A4" w:rsidRDefault="000235A4" w:rsidP="00EA459C">
      <w:pPr>
        <w:pStyle w:val="NoSpacing"/>
        <w:ind w:left="720"/>
        <w:jc w:val="both"/>
      </w:pPr>
      <w:r>
        <w:t>- продолжительность уроков 45 минут;</w:t>
      </w:r>
    </w:p>
    <w:p w:rsidR="000235A4" w:rsidRDefault="000235A4" w:rsidP="00EA459C">
      <w:pPr>
        <w:pStyle w:val="NoSpacing"/>
        <w:ind w:left="720"/>
        <w:jc w:val="both"/>
      </w:pPr>
      <w:r>
        <w:t>- перемены между уроками – две по 20 минут, остальные – по 10 минут;</w:t>
      </w:r>
    </w:p>
    <w:p w:rsidR="000235A4" w:rsidRDefault="000235A4" w:rsidP="00EA459C">
      <w:pPr>
        <w:pStyle w:val="NoSpacing"/>
        <w:ind w:left="720"/>
        <w:jc w:val="both"/>
      </w:pPr>
      <w:r>
        <w:t>- обучающиеся питаются в соответствии с утвержденным графиком.</w:t>
      </w:r>
    </w:p>
    <w:p w:rsidR="000235A4" w:rsidRDefault="000235A4" w:rsidP="00FE079F">
      <w:pPr>
        <w:pStyle w:val="NoSpacing"/>
        <w:numPr>
          <w:ilvl w:val="0"/>
          <w:numId w:val="1"/>
        </w:numPr>
        <w:jc w:val="both"/>
      </w:pPr>
      <w:r>
        <w:t>Пункт 4.1. раздела 4 «Права и обязанности участников образовательного процесса» изложить в следующей редакции:</w:t>
      </w:r>
    </w:p>
    <w:p w:rsidR="000235A4" w:rsidRDefault="000235A4" w:rsidP="00FE079F">
      <w:pPr>
        <w:pStyle w:val="NoSpacing"/>
        <w:ind w:left="720"/>
        <w:jc w:val="both"/>
      </w:pPr>
      <w:r>
        <w:t>« 4.1. Участниками образовательного процесса в Школе являются обучающиеся и их родители (законные представители), педагогические работники Школы.»</w:t>
      </w:r>
    </w:p>
    <w:p w:rsidR="000235A4" w:rsidRDefault="000235A4" w:rsidP="00FE079F">
      <w:pPr>
        <w:pStyle w:val="NoSpacing"/>
        <w:jc w:val="both"/>
      </w:pPr>
    </w:p>
    <w:sectPr w:rsidR="000235A4" w:rsidSect="00D727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F95965"/>
    <w:multiLevelType w:val="hybridMultilevel"/>
    <w:tmpl w:val="107CD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72C"/>
    <w:rsid w:val="000235A4"/>
    <w:rsid w:val="001E272C"/>
    <w:rsid w:val="0022688B"/>
    <w:rsid w:val="00367815"/>
    <w:rsid w:val="004B20AB"/>
    <w:rsid w:val="005567AC"/>
    <w:rsid w:val="00676681"/>
    <w:rsid w:val="00741492"/>
    <w:rsid w:val="008125EB"/>
    <w:rsid w:val="008D44EF"/>
    <w:rsid w:val="00931B51"/>
    <w:rsid w:val="009A0A2C"/>
    <w:rsid w:val="00B70A7E"/>
    <w:rsid w:val="00CC1DA6"/>
    <w:rsid w:val="00D727AC"/>
    <w:rsid w:val="00DE58F5"/>
    <w:rsid w:val="00E5738E"/>
    <w:rsid w:val="00E775AE"/>
    <w:rsid w:val="00EA459C"/>
    <w:rsid w:val="00FE0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7AC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E58F5"/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72</TotalTime>
  <Pages>3</Pages>
  <Words>554</Words>
  <Characters>3161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Игоревна</dc:creator>
  <cp:keywords/>
  <dc:description/>
  <cp:lastModifiedBy>aup_2</cp:lastModifiedBy>
  <cp:revision>8</cp:revision>
  <cp:lastPrinted>2013-06-10T06:17:00Z</cp:lastPrinted>
  <dcterms:created xsi:type="dcterms:W3CDTF">2013-06-05T05:33:00Z</dcterms:created>
  <dcterms:modified xsi:type="dcterms:W3CDTF">2013-06-13T08:15:00Z</dcterms:modified>
</cp:coreProperties>
</file>